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64D" w:rsidRDefault="00E2364D" w:rsidP="00E23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Maurice MARMYON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:rsidR="00E2364D" w:rsidRDefault="00E2364D" w:rsidP="00E23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364D" w:rsidRDefault="00E2364D" w:rsidP="00E23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364D" w:rsidRDefault="00E2364D" w:rsidP="00E23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Kesteven.  </w:t>
      </w:r>
    </w:p>
    <w:p w:rsidR="00E2364D" w:rsidRDefault="00E2364D" w:rsidP="00E2364D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p.489)</w:t>
      </w:r>
    </w:p>
    <w:p w:rsidR="00E2364D" w:rsidRDefault="00E2364D" w:rsidP="00E23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364D" w:rsidRDefault="00E2364D" w:rsidP="00E23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364D" w:rsidRDefault="00E2364D" w:rsidP="00E23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2018</w:t>
      </w:r>
    </w:p>
    <w:p w:rsidR="006B2F86" w:rsidRPr="00E71FC3" w:rsidRDefault="00E236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64D" w:rsidRDefault="00E2364D" w:rsidP="00E71FC3">
      <w:pPr>
        <w:spacing w:after="0" w:line="240" w:lineRule="auto"/>
      </w:pPr>
      <w:r>
        <w:separator/>
      </w:r>
    </w:p>
  </w:endnote>
  <w:endnote w:type="continuationSeparator" w:id="0">
    <w:p w:rsidR="00E2364D" w:rsidRDefault="00E236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64D" w:rsidRDefault="00E2364D" w:rsidP="00E71FC3">
      <w:pPr>
        <w:spacing w:after="0" w:line="240" w:lineRule="auto"/>
      </w:pPr>
      <w:r>
        <w:separator/>
      </w:r>
    </w:p>
  </w:footnote>
  <w:footnote w:type="continuationSeparator" w:id="0">
    <w:p w:rsidR="00E2364D" w:rsidRDefault="00E236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64D"/>
    <w:rsid w:val="001A7C09"/>
    <w:rsid w:val="00577BD5"/>
    <w:rsid w:val="00656CBA"/>
    <w:rsid w:val="006A1F77"/>
    <w:rsid w:val="00733BE7"/>
    <w:rsid w:val="00AB52E8"/>
    <w:rsid w:val="00B16D3F"/>
    <w:rsid w:val="00BB41AC"/>
    <w:rsid w:val="00E2364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2860F9-DDBE-4845-8439-E66C872A8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364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2018-04-22T21:01:00Z</dcterms:created>
  <dcterms:modified xsi:type="dcterms:W3CDTF">2018-04-22T21:01:00Z</dcterms:modified>
</cp:coreProperties>
</file>